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80" w:rsidRPr="001F6A93" w:rsidRDefault="00325380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325380" w:rsidRPr="00D12D05" w:rsidRDefault="00325380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</w:p>
    <w:p w:rsidR="00325380" w:rsidRPr="00D12D05" w:rsidRDefault="00325380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325380" w:rsidRPr="00D12D05" w:rsidRDefault="00325380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 372</w:t>
      </w:r>
    </w:p>
    <w:p w:rsidR="00325380" w:rsidRDefault="00325380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5380" w:rsidRPr="005A7E93" w:rsidRDefault="00325380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7E9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10</w:t>
      </w:r>
    </w:p>
    <w:p w:rsidR="00325380" w:rsidRPr="005A7E93" w:rsidRDefault="00325380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25380" w:rsidRPr="005A7E93" w:rsidRDefault="00325380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357</w:t>
      </w:r>
    </w:p>
    <w:p w:rsidR="00325380" w:rsidRPr="005A7E93" w:rsidRDefault="0032538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5380" w:rsidRPr="005A7E93" w:rsidRDefault="0032538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325380" w:rsidRPr="001F6A93" w:rsidRDefault="00325380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325380" w:rsidRDefault="00325380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1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3"/>
        <w:gridCol w:w="520"/>
        <w:gridCol w:w="520"/>
        <w:gridCol w:w="1228"/>
        <w:gridCol w:w="1260"/>
      </w:tblGrid>
      <w:tr w:rsidR="00325380" w:rsidRPr="007A0615" w:rsidTr="007A0615">
        <w:trPr>
          <w:cantSplit/>
          <w:trHeight w:val="20"/>
          <w:tblHeader/>
        </w:trPr>
        <w:tc>
          <w:tcPr>
            <w:tcW w:w="6663" w:type="dxa"/>
            <w:vMerge w:val="restart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88" w:type="dxa"/>
            <w:gridSpan w:val="2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25380" w:rsidRPr="007A0615" w:rsidTr="007A0615">
        <w:trPr>
          <w:cantSplit/>
          <w:trHeight w:val="20"/>
          <w:tblHeader/>
        </w:trPr>
        <w:tc>
          <w:tcPr>
            <w:tcW w:w="6663" w:type="dxa"/>
            <w:vMerge/>
            <w:vAlign w:val="center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260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325380" w:rsidRPr="007A0615" w:rsidTr="007A0615">
        <w:trPr>
          <w:cantSplit/>
          <w:trHeight w:val="20"/>
          <w:tblHeader/>
        </w:trPr>
        <w:tc>
          <w:tcPr>
            <w:tcW w:w="6663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8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428 708,4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470 682,2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5 443,0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8 234,</w:t>
            </w:r>
            <w:bookmarkStart w:id="0" w:name="_GoBack"/>
            <w:bookmarkEnd w:id="0"/>
            <w:r w:rsidRPr="007A06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8 234,8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111 011,7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37 882,7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265 632,5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307 602,3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32 413,1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2 515,0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23 059,2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1 571,8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259 069,1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252 562,4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2 478,4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10 518,8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80 271,5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98 613,3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369 102,3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237 651,6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16 848,4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74 645,6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39 956,7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1 230,9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833,9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1 904 813,8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548 588,2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1 080 130,3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124 184,7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122 011,7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29 898,9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157 578,5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151 163,2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6 415,3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112 316,8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8 293,4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4 725,1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84 324,0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14 974,3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118 553,6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87 169,1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25 613,4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5 571,1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28 497,5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19 006,5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9 491,0</w:t>
            </w:r>
          </w:p>
        </w:tc>
      </w:tr>
      <w:tr w:rsidR="00325380" w:rsidRPr="007A0615" w:rsidTr="007A0615">
        <w:trPr>
          <w:cantSplit/>
          <w:trHeight w:val="20"/>
        </w:trPr>
        <w:tc>
          <w:tcPr>
            <w:tcW w:w="6663" w:type="dxa"/>
            <w:noWrap/>
          </w:tcPr>
          <w:p w:rsidR="00325380" w:rsidRPr="007A0615" w:rsidRDefault="00325380" w:rsidP="007A0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3 431 157,5</w:t>
            </w:r>
          </w:p>
        </w:tc>
        <w:tc>
          <w:tcPr>
            <w:tcW w:w="1260" w:type="dxa"/>
            <w:vAlign w:val="bottom"/>
          </w:tcPr>
          <w:p w:rsidR="00325380" w:rsidRPr="007A0615" w:rsidRDefault="00325380" w:rsidP="007A06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3 456 441,0</w:t>
            </w:r>
          </w:p>
        </w:tc>
      </w:tr>
    </w:tbl>
    <w:p w:rsidR="00325380" w:rsidRDefault="00325380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502.7pt;margin-top:-16.55pt;width:28.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<v:textbox>
              <w:txbxContent>
                <w:p w:rsidR="00325380" w:rsidRPr="007A0615" w:rsidRDefault="00325380" w:rsidP="004A378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615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</v:rect>
        </w:pict>
      </w:r>
    </w:p>
    <w:sectPr w:rsidR="00325380" w:rsidSect="00494B9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380" w:rsidRDefault="00325380" w:rsidP="00E619A7">
      <w:pPr>
        <w:spacing w:after="0" w:line="240" w:lineRule="auto"/>
      </w:pPr>
      <w:r>
        <w:separator/>
      </w:r>
    </w:p>
  </w:endnote>
  <w:endnote w:type="continuationSeparator" w:id="0">
    <w:p w:rsidR="00325380" w:rsidRDefault="0032538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380" w:rsidRDefault="00325380" w:rsidP="00E619A7">
      <w:pPr>
        <w:spacing w:after="0" w:line="240" w:lineRule="auto"/>
      </w:pPr>
      <w:r>
        <w:separator/>
      </w:r>
    </w:p>
  </w:footnote>
  <w:footnote w:type="continuationSeparator" w:id="0">
    <w:p w:rsidR="00325380" w:rsidRDefault="0032538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380" w:rsidRDefault="00325380" w:rsidP="00D0145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5380" w:rsidRDefault="00325380" w:rsidP="005A7E9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380" w:rsidRDefault="00325380" w:rsidP="00E931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150</w:t>
    </w:r>
    <w:r>
      <w:rPr>
        <w:rStyle w:val="PageNumber"/>
      </w:rPr>
      <w:fldChar w:fldCharType="end"/>
    </w:r>
  </w:p>
  <w:p w:rsidR="00325380" w:rsidRDefault="00325380" w:rsidP="005A7E93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1245C"/>
    <w:rsid w:val="00165E02"/>
    <w:rsid w:val="00166804"/>
    <w:rsid w:val="00182F8A"/>
    <w:rsid w:val="001862E5"/>
    <w:rsid w:val="001F4536"/>
    <w:rsid w:val="001F6A93"/>
    <w:rsid w:val="00255EA7"/>
    <w:rsid w:val="00271792"/>
    <w:rsid w:val="00297128"/>
    <w:rsid w:val="00297493"/>
    <w:rsid w:val="002B68CB"/>
    <w:rsid w:val="00325380"/>
    <w:rsid w:val="003A7C40"/>
    <w:rsid w:val="004018A3"/>
    <w:rsid w:val="00414AC5"/>
    <w:rsid w:val="00494B93"/>
    <w:rsid w:val="004A3786"/>
    <w:rsid w:val="00502FE2"/>
    <w:rsid w:val="00504C9F"/>
    <w:rsid w:val="00522282"/>
    <w:rsid w:val="005721E3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55026"/>
    <w:rsid w:val="00B8229B"/>
    <w:rsid w:val="00BA1285"/>
    <w:rsid w:val="00BE2134"/>
    <w:rsid w:val="00C3239E"/>
    <w:rsid w:val="00C53FA7"/>
    <w:rsid w:val="00C9431F"/>
    <w:rsid w:val="00D0145A"/>
    <w:rsid w:val="00D12D05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27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5A7E9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2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570</Words>
  <Characters>3252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49</cp:revision>
  <cp:lastPrinted>2020-04-07T04:53:00Z</cp:lastPrinted>
  <dcterms:created xsi:type="dcterms:W3CDTF">2017-11-10T11:55:00Z</dcterms:created>
  <dcterms:modified xsi:type="dcterms:W3CDTF">2021-03-19T11:36:00Z</dcterms:modified>
</cp:coreProperties>
</file>